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2008F" w14:textId="77777777" w:rsidR="002145FD" w:rsidRDefault="002145FD" w:rsidP="0021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SWYNESHEDDE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0C0C3968" w14:textId="77777777" w:rsidR="002145FD" w:rsidRDefault="002145FD" w:rsidP="002145FD">
      <w:pPr>
        <w:pStyle w:val="NoSpacing"/>
        <w:rPr>
          <w:rFonts w:cs="Times New Roman"/>
          <w:szCs w:val="24"/>
        </w:rPr>
      </w:pPr>
    </w:p>
    <w:p w14:paraId="4C02FAE3" w14:textId="77777777" w:rsidR="002145FD" w:rsidRDefault="002145FD" w:rsidP="002145FD">
      <w:pPr>
        <w:pStyle w:val="NoSpacing"/>
        <w:rPr>
          <w:rFonts w:cs="Times New Roman"/>
          <w:szCs w:val="24"/>
        </w:rPr>
      </w:pPr>
    </w:p>
    <w:p w14:paraId="295FA178" w14:textId="77777777" w:rsidR="002145FD" w:rsidRDefault="002145FD" w:rsidP="0021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Aug.1485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Boston into </w:t>
      </w:r>
      <w:proofErr w:type="gramStart"/>
      <w:r>
        <w:rPr>
          <w:rFonts w:cs="Times New Roman"/>
          <w:szCs w:val="24"/>
        </w:rPr>
        <w:t>lands</w:t>
      </w:r>
      <w:proofErr w:type="gramEnd"/>
    </w:p>
    <w:p w14:paraId="54C24B9D" w14:textId="77777777" w:rsidR="002145FD" w:rsidRDefault="002145FD" w:rsidP="002145F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Ralph </w:t>
      </w:r>
      <w:proofErr w:type="spellStart"/>
      <w:r>
        <w:rPr>
          <w:rFonts w:cs="Times New Roman"/>
          <w:szCs w:val="24"/>
        </w:rPr>
        <w:t>Bawde</w:t>
      </w:r>
      <w:proofErr w:type="spellEnd"/>
      <w:r>
        <w:rPr>
          <w:rFonts w:cs="Times New Roman"/>
          <w:szCs w:val="24"/>
        </w:rPr>
        <w:t>(q.v.).</w:t>
      </w:r>
    </w:p>
    <w:p w14:paraId="3CDBA9C4" w14:textId="77777777" w:rsidR="002145FD" w:rsidRDefault="002145FD" w:rsidP="002145F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20C94FA" w14:textId="77777777" w:rsidR="002145FD" w:rsidRDefault="002145FD" w:rsidP="002145F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pp.156-7)</w:t>
      </w:r>
    </w:p>
    <w:p w14:paraId="47BC0D51" w14:textId="77777777" w:rsidR="002145FD" w:rsidRDefault="002145FD" w:rsidP="002145FD">
      <w:pPr>
        <w:pStyle w:val="NoSpacing"/>
        <w:rPr>
          <w:rFonts w:eastAsia="Times New Roman" w:cs="Times New Roman"/>
          <w:szCs w:val="24"/>
        </w:rPr>
      </w:pPr>
    </w:p>
    <w:p w14:paraId="1457B5BE" w14:textId="77777777" w:rsidR="002145FD" w:rsidRDefault="002145FD" w:rsidP="002145FD">
      <w:pPr>
        <w:pStyle w:val="NoSpacing"/>
        <w:rPr>
          <w:rFonts w:eastAsia="Times New Roman" w:cs="Times New Roman"/>
          <w:szCs w:val="24"/>
        </w:rPr>
      </w:pPr>
    </w:p>
    <w:p w14:paraId="03E40149" w14:textId="77777777" w:rsidR="002145FD" w:rsidRDefault="002145FD" w:rsidP="002145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November 2023</w:t>
      </w:r>
    </w:p>
    <w:p w14:paraId="07DBB0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27F2A" w14:textId="77777777" w:rsidR="002145FD" w:rsidRDefault="002145FD" w:rsidP="009139A6">
      <w:r>
        <w:separator/>
      </w:r>
    </w:p>
  </w:endnote>
  <w:endnote w:type="continuationSeparator" w:id="0">
    <w:p w14:paraId="25E10245" w14:textId="77777777" w:rsidR="002145FD" w:rsidRDefault="002145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D3D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A9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E3B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D0C37" w14:textId="77777777" w:rsidR="002145FD" w:rsidRDefault="002145FD" w:rsidP="009139A6">
      <w:r>
        <w:separator/>
      </w:r>
    </w:p>
  </w:footnote>
  <w:footnote w:type="continuationSeparator" w:id="0">
    <w:p w14:paraId="4E4A024E" w14:textId="77777777" w:rsidR="002145FD" w:rsidRDefault="002145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7A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7B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11F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5FD"/>
    <w:rsid w:val="000666E0"/>
    <w:rsid w:val="002145F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9C8A8"/>
  <w15:chartTrackingRefBased/>
  <w15:docId w15:val="{A6FA6554-D894-4A0B-98AF-3B448F49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2023-11-25T19:31:00Z</dcterms:created>
  <dcterms:modified xsi:type="dcterms:W3CDTF">2023-11-25T19:31:00Z</dcterms:modified>
</cp:coreProperties>
</file>